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2026-19-0660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Holderbachverdolung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Tief- und 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